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95D8" w14:textId="6E3B358A" w:rsidR="00D13D2F" w:rsidRDefault="00D13D2F" w:rsidP="00D13D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9B026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9B026E">
        <w:rPr>
          <w:rFonts w:ascii="Corbel" w:hAnsi="Corbel"/>
          <w:bCs/>
          <w:i/>
          <w:sz w:val="18"/>
          <w:szCs w:val="18"/>
        </w:rPr>
        <w:t>5</w:t>
      </w:r>
    </w:p>
    <w:p w14:paraId="7B185C9A" w14:textId="77777777" w:rsidR="00D13D2F" w:rsidRDefault="00D13D2F" w:rsidP="00D13D2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A577AE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6ED323E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AD3AE2" w14:textId="77777777" w:rsidR="0085747A" w:rsidRPr="00306C8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SYLABUS</w:t>
      </w:r>
    </w:p>
    <w:p w14:paraId="24B8B915" w14:textId="6C04F493" w:rsidR="0085747A" w:rsidRPr="00306C84" w:rsidRDefault="0071620A" w:rsidP="000678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06C84">
        <w:rPr>
          <w:rFonts w:ascii="Corbel" w:hAnsi="Corbel"/>
          <w:b/>
          <w:smallCaps/>
          <w:sz w:val="24"/>
          <w:szCs w:val="24"/>
        </w:rPr>
        <w:t xml:space="preserve"> </w:t>
      </w:r>
      <w:r w:rsidR="0006780B">
        <w:rPr>
          <w:rFonts w:ascii="Corbel" w:hAnsi="Corbel"/>
          <w:b/>
          <w:smallCaps/>
          <w:sz w:val="24"/>
          <w:szCs w:val="24"/>
        </w:rPr>
        <w:t>202</w:t>
      </w:r>
      <w:r w:rsidR="006E5633">
        <w:rPr>
          <w:rFonts w:ascii="Corbel" w:hAnsi="Corbel"/>
          <w:b/>
          <w:smallCaps/>
          <w:sz w:val="24"/>
          <w:szCs w:val="24"/>
        </w:rPr>
        <w:t>6</w:t>
      </w:r>
      <w:r w:rsidR="0006780B">
        <w:rPr>
          <w:rFonts w:ascii="Corbel" w:hAnsi="Corbel"/>
          <w:b/>
          <w:smallCaps/>
          <w:sz w:val="24"/>
          <w:szCs w:val="24"/>
        </w:rPr>
        <w:t>-20</w:t>
      </w:r>
      <w:r w:rsidR="00FE6A9D">
        <w:rPr>
          <w:rFonts w:ascii="Corbel" w:hAnsi="Corbel"/>
          <w:b/>
          <w:smallCaps/>
          <w:sz w:val="24"/>
          <w:szCs w:val="24"/>
        </w:rPr>
        <w:t>3</w:t>
      </w:r>
      <w:r w:rsidR="006E5633">
        <w:rPr>
          <w:rFonts w:ascii="Corbel" w:hAnsi="Corbel"/>
          <w:b/>
          <w:smallCaps/>
          <w:sz w:val="24"/>
          <w:szCs w:val="24"/>
        </w:rPr>
        <w:t>1</w:t>
      </w:r>
    </w:p>
    <w:p w14:paraId="5DA13152" w14:textId="0FD7D8A5" w:rsidR="00445970" w:rsidRPr="00306C84" w:rsidRDefault="00445970" w:rsidP="004E306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Rok akademicki   </w:t>
      </w:r>
      <w:r w:rsidR="004E3061" w:rsidRPr="00306C84">
        <w:rPr>
          <w:rFonts w:ascii="Corbel" w:hAnsi="Corbel"/>
          <w:sz w:val="24"/>
          <w:szCs w:val="24"/>
        </w:rPr>
        <w:t>20</w:t>
      </w:r>
      <w:r w:rsidR="006E5633">
        <w:rPr>
          <w:rFonts w:ascii="Corbel" w:hAnsi="Corbel"/>
          <w:sz w:val="24"/>
          <w:szCs w:val="24"/>
        </w:rPr>
        <w:t>30</w:t>
      </w:r>
      <w:r w:rsidR="004E3061" w:rsidRPr="00306C84">
        <w:rPr>
          <w:rFonts w:ascii="Corbel" w:hAnsi="Corbel"/>
          <w:sz w:val="24"/>
          <w:szCs w:val="24"/>
        </w:rPr>
        <w:t>/20</w:t>
      </w:r>
      <w:r w:rsidR="00FE6A9D">
        <w:rPr>
          <w:rFonts w:ascii="Corbel" w:hAnsi="Corbel"/>
          <w:sz w:val="24"/>
          <w:szCs w:val="24"/>
        </w:rPr>
        <w:t>3</w:t>
      </w:r>
      <w:r w:rsidR="006E5633">
        <w:rPr>
          <w:rFonts w:ascii="Corbel" w:hAnsi="Corbel"/>
          <w:sz w:val="24"/>
          <w:szCs w:val="24"/>
        </w:rPr>
        <w:t>1</w:t>
      </w:r>
    </w:p>
    <w:p w14:paraId="0BEDF6B3" w14:textId="77777777" w:rsidR="0085747A" w:rsidRPr="00306C8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1DF7AF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06C84">
        <w:rPr>
          <w:rFonts w:ascii="Corbel" w:hAnsi="Corbel"/>
          <w:szCs w:val="24"/>
        </w:rPr>
        <w:t xml:space="preserve">1. </w:t>
      </w:r>
      <w:r w:rsidR="0085747A" w:rsidRPr="00306C84">
        <w:rPr>
          <w:rFonts w:ascii="Corbel" w:hAnsi="Corbel"/>
          <w:szCs w:val="24"/>
        </w:rPr>
        <w:t xml:space="preserve">Podstawowe </w:t>
      </w:r>
      <w:r w:rsidR="00445970" w:rsidRPr="00306C8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6C84" w14:paraId="2EEAAE1B" w14:textId="77777777" w:rsidTr="00273509">
        <w:tc>
          <w:tcPr>
            <w:tcW w:w="2694" w:type="dxa"/>
            <w:vAlign w:val="center"/>
          </w:tcPr>
          <w:p w14:paraId="6FB3D96D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A9172B" w14:textId="3DA37C8C" w:rsidR="0085747A" w:rsidRPr="00306C84" w:rsidRDefault="00D515A0" w:rsidP="0020737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seksualność osób z</w:t>
            </w:r>
            <w:r w:rsidR="00237888">
              <w:rPr>
                <w:rFonts w:ascii="Corbel" w:hAnsi="Corbel"/>
                <w:sz w:val="24"/>
                <w:szCs w:val="24"/>
              </w:rPr>
              <w:t xml:space="preserve"> niepełnosprawności</w:t>
            </w:r>
            <w:r w:rsidR="00073225">
              <w:rPr>
                <w:rFonts w:ascii="Corbel" w:hAnsi="Corbel"/>
                <w:sz w:val="24"/>
                <w:szCs w:val="24"/>
              </w:rPr>
              <w:t>ą intelektualną</w:t>
            </w:r>
          </w:p>
        </w:tc>
      </w:tr>
      <w:tr w:rsidR="0085747A" w:rsidRPr="00306C84" w14:paraId="1E78A0AA" w14:textId="77777777" w:rsidTr="00273509">
        <w:tc>
          <w:tcPr>
            <w:tcW w:w="2694" w:type="dxa"/>
            <w:vAlign w:val="center"/>
          </w:tcPr>
          <w:p w14:paraId="7C260158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0E8E5E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06C84" w14:paraId="78DC09B9" w14:textId="77777777" w:rsidTr="00273509">
        <w:tc>
          <w:tcPr>
            <w:tcW w:w="2694" w:type="dxa"/>
            <w:vAlign w:val="center"/>
          </w:tcPr>
          <w:p w14:paraId="14B85E8C" w14:textId="77777777" w:rsidR="0085747A" w:rsidRPr="00306C8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06C8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0FCA99" w14:textId="7F2B9844" w:rsidR="0085747A" w:rsidRPr="00306C84" w:rsidRDefault="00AB325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2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06C84" w14:paraId="75CFED45" w14:textId="77777777" w:rsidTr="00273509">
        <w:tc>
          <w:tcPr>
            <w:tcW w:w="2694" w:type="dxa"/>
            <w:vAlign w:val="center"/>
          </w:tcPr>
          <w:p w14:paraId="2C6DFC9D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280E4A3" w14:textId="77777777" w:rsidR="0085747A" w:rsidRPr="00306C84" w:rsidRDefault="004E306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306C84" w14:paraId="4DCA26DA" w14:textId="77777777" w:rsidTr="00273509">
        <w:tc>
          <w:tcPr>
            <w:tcW w:w="2694" w:type="dxa"/>
            <w:vAlign w:val="center"/>
          </w:tcPr>
          <w:p w14:paraId="44CE68C7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9665BF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306C84" w14:paraId="3D81459C" w14:textId="77777777" w:rsidTr="00273509">
        <w:tc>
          <w:tcPr>
            <w:tcW w:w="2694" w:type="dxa"/>
            <w:vAlign w:val="center"/>
          </w:tcPr>
          <w:p w14:paraId="5F416A8F" w14:textId="77777777" w:rsidR="0085747A" w:rsidRPr="00306C8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A1E955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306C84" w14:paraId="7AA2EAD9" w14:textId="77777777" w:rsidTr="00273509">
        <w:tc>
          <w:tcPr>
            <w:tcW w:w="2694" w:type="dxa"/>
            <w:vAlign w:val="center"/>
          </w:tcPr>
          <w:p w14:paraId="23584286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FCC1C9" w14:textId="77777777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306C84" w14:paraId="13A8B483" w14:textId="77777777" w:rsidTr="00273509">
        <w:tc>
          <w:tcPr>
            <w:tcW w:w="2694" w:type="dxa"/>
            <w:vAlign w:val="center"/>
          </w:tcPr>
          <w:p w14:paraId="571874D3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46B55E" w14:textId="4D9E9E71" w:rsidR="0085747A" w:rsidRPr="00306C84" w:rsidRDefault="00FE6A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306C8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306C84" w14:paraId="5A481212" w14:textId="77777777" w:rsidTr="00273509">
        <w:tc>
          <w:tcPr>
            <w:tcW w:w="2694" w:type="dxa"/>
            <w:vAlign w:val="center"/>
          </w:tcPr>
          <w:p w14:paraId="4A21C581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6C84">
              <w:rPr>
                <w:rFonts w:ascii="Corbel" w:hAnsi="Corbel"/>
                <w:sz w:val="24"/>
                <w:szCs w:val="24"/>
              </w:rPr>
              <w:t>/y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A2BD62" w14:textId="77777777" w:rsidR="0085747A" w:rsidRPr="00306C84" w:rsidRDefault="00D51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V rok, 10</w:t>
            </w:r>
            <w:r w:rsidR="00273509" w:rsidRPr="00306C8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273509" w:rsidRPr="00306C84" w14:paraId="4F5A2836" w14:textId="77777777" w:rsidTr="00273509">
        <w:tc>
          <w:tcPr>
            <w:tcW w:w="2694" w:type="dxa"/>
            <w:vAlign w:val="center"/>
          </w:tcPr>
          <w:p w14:paraId="19EA2298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5512E6" w14:textId="2F6CEC16" w:rsidR="006E5633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</w:t>
            </w:r>
            <w:r w:rsidR="006E563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. Edukacja i </w:t>
            </w:r>
            <w:r w:rsidR="006E5633">
              <w:rPr>
                <w:rFonts w:ascii="Corbel" w:hAnsi="Corbel"/>
                <w:b w:val="0"/>
                <w:sz w:val="24"/>
                <w:szCs w:val="24"/>
              </w:rPr>
              <w:t>rehabilitacja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 osób z zaburzeniami z</w:t>
            </w:r>
            <w:r w:rsidR="006E5633">
              <w:rPr>
                <w:rFonts w:ascii="Corbel" w:hAnsi="Corbel"/>
                <w:b w:val="0"/>
                <w:sz w:val="24"/>
                <w:szCs w:val="24"/>
              </w:rPr>
              <w:t xml:space="preserve"> niepełnosprawnością intelektualną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463DE3D4" w14:textId="05E88C25" w:rsidR="00207377" w:rsidRPr="00306C84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E.1. Przygotowanie merytoryczne</w:t>
            </w:r>
            <w:r w:rsidR="00BE4CDF" w:rsidRPr="00306C8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7377" w:rsidRPr="00306C8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273509" w:rsidRPr="00306C84" w14:paraId="338C828E" w14:textId="77777777" w:rsidTr="00273509">
        <w:tc>
          <w:tcPr>
            <w:tcW w:w="2694" w:type="dxa"/>
            <w:vAlign w:val="center"/>
          </w:tcPr>
          <w:p w14:paraId="50C5848B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7ABC09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3509" w:rsidRPr="00306C84" w14:paraId="47040079" w14:textId="77777777" w:rsidTr="00273509">
        <w:tc>
          <w:tcPr>
            <w:tcW w:w="2694" w:type="dxa"/>
            <w:vAlign w:val="center"/>
          </w:tcPr>
          <w:p w14:paraId="307960E5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70CD4" w14:textId="4CD2AA2B" w:rsidR="00273509" w:rsidRPr="00306C84" w:rsidRDefault="00FE6A9D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D7AC6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306C84" w14:paraId="5318B916" w14:textId="77777777" w:rsidTr="00273509">
        <w:tc>
          <w:tcPr>
            <w:tcW w:w="2694" w:type="dxa"/>
            <w:vAlign w:val="center"/>
          </w:tcPr>
          <w:p w14:paraId="7F930B87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2E379F" w14:textId="77777777" w:rsidR="0085747A" w:rsidRPr="00306C84" w:rsidRDefault="00743F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Maria Łukaszek </w:t>
            </w:r>
          </w:p>
        </w:tc>
      </w:tr>
    </w:tbl>
    <w:p w14:paraId="7681512A" w14:textId="77777777" w:rsidR="0085747A" w:rsidRPr="00306C84" w:rsidRDefault="0085747A" w:rsidP="00AC7384">
      <w:pPr>
        <w:pStyle w:val="Podpunkty"/>
        <w:ind w:left="0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* </w:t>
      </w:r>
      <w:r w:rsidRPr="00306C84">
        <w:rPr>
          <w:rFonts w:ascii="Corbel" w:hAnsi="Corbel"/>
          <w:i/>
          <w:sz w:val="24"/>
          <w:szCs w:val="24"/>
        </w:rPr>
        <w:t>-</w:t>
      </w:r>
      <w:r w:rsidR="00B90885" w:rsidRPr="00306C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6C84">
        <w:rPr>
          <w:rFonts w:ascii="Corbel" w:hAnsi="Corbel"/>
          <w:b w:val="0"/>
          <w:sz w:val="24"/>
          <w:szCs w:val="24"/>
        </w:rPr>
        <w:t>e,</w:t>
      </w:r>
      <w:r w:rsidRPr="00306C84">
        <w:rPr>
          <w:rFonts w:ascii="Corbel" w:hAnsi="Corbel"/>
          <w:i/>
          <w:sz w:val="24"/>
          <w:szCs w:val="24"/>
        </w:rPr>
        <w:t xml:space="preserve"> </w:t>
      </w:r>
      <w:r w:rsidRPr="00306C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6C84">
        <w:rPr>
          <w:rFonts w:ascii="Corbel" w:hAnsi="Corbel"/>
          <w:b w:val="0"/>
          <w:i/>
          <w:sz w:val="24"/>
          <w:szCs w:val="24"/>
        </w:rPr>
        <w:t>w Jednostce</w:t>
      </w:r>
    </w:p>
    <w:p w14:paraId="5A139FBC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E3C34B" w14:textId="77777777" w:rsidR="0085747A" w:rsidRPr="00306C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1.</w:t>
      </w:r>
      <w:r w:rsidR="00E22FBC" w:rsidRPr="00306C84">
        <w:rPr>
          <w:rFonts w:ascii="Corbel" w:hAnsi="Corbel"/>
          <w:sz w:val="24"/>
          <w:szCs w:val="24"/>
        </w:rPr>
        <w:t>1</w:t>
      </w:r>
      <w:r w:rsidRPr="00306C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C7DF79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273509" w:rsidRPr="00306C84" w14:paraId="026D5705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CE2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Semestr</w:t>
            </w:r>
          </w:p>
          <w:p w14:paraId="6B5C1177" w14:textId="77777777" w:rsidR="00015B8F" w:rsidRPr="00306C84" w:rsidRDefault="002B5E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(</w:t>
            </w:r>
            <w:r w:rsidR="00363F78" w:rsidRPr="00306C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FA7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Wykł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BC7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707D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Konw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342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1768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Sem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DD35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E75C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Prakt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9B98" w14:textId="77777777" w:rsidR="00015B8F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1AFD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Liczba pkt</w:t>
            </w:r>
            <w:r w:rsidR="00B90885" w:rsidRPr="00306C84">
              <w:rPr>
                <w:rFonts w:ascii="Corbel" w:hAnsi="Corbel"/>
                <w:b/>
                <w:szCs w:val="24"/>
              </w:rPr>
              <w:t>.</w:t>
            </w:r>
            <w:r w:rsidRPr="00306C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3509" w:rsidRPr="00306C84" w14:paraId="75E8A546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F14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07F3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E346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C0C9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604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FDBB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685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E97B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F59D" w14:textId="1031FA35" w:rsidR="00273509" w:rsidRPr="00306C84" w:rsidRDefault="00FE6A9D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7162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919651D" w14:textId="77777777" w:rsidR="00923D7D" w:rsidRPr="00306C8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48FEF2" w14:textId="77777777" w:rsidR="0085747A" w:rsidRPr="00306C8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1.</w:t>
      </w:r>
      <w:r w:rsidR="00E22FBC" w:rsidRPr="00306C84">
        <w:rPr>
          <w:rFonts w:ascii="Corbel" w:hAnsi="Corbel"/>
          <w:smallCaps w:val="0"/>
          <w:szCs w:val="24"/>
        </w:rPr>
        <w:t>2</w:t>
      </w:r>
      <w:r w:rsidR="00F83B28" w:rsidRPr="00306C84">
        <w:rPr>
          <w:rFonts w:ascii="Corbel" w:hAnsi="Corbel"/>
          <w:smallCaps w:val="0"/>
          <w:szCs w:val="24"/>
        </w:rPr>
        <w:t>.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 xml:space="preserve">Sposób realizacji zajęć  </w:t>
      </w:r>
    </w:p>
    <w:p w14:paraId="31697C08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eastAsia="MS Gothic" w:hAnsi="Corbel"/>
          <w:b w:val="0"/>
          <w:szCs w:val="24"/>
        </w:rPr>
        <w:sym w:font="Wingdings" w:char="F078"/>
      </w:r>
      <w:r w:rsidRPr="00306C84">
        <w:rPr>
          <w:rFonts w:ascii="Corbel" w:eastAsia="MS Gothic" w:hAnsi="Corbel"/>
          <w:b w:val="0"/>
          <w:szCs w:val="24"/>
        </w:rPr>
        <w:t xml:space="preserve"> </w:t>
      </w:r>
      <w:r w:rsidRPr="00306C8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6C80AE2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MS Gothic" w:eastAsia="MS Gothic" w:hAnsi="MS Gothic" w:cs="MS Gothic" w:hint="eastAsia"/>
          <w:b w:val="0"/>
          <w:szCs w:val="24"/>
        </w:rPr>
        <w:t>☐</w:t>
      </w:r>
      <w:r w:rsidRPr="00306C8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5660FC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D37812" w14:textId="77777777" w:rsidR="005672D9" w:rsidRPr="00306C8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1.3 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>For</w:t>
      </w:r>
      <w:r w:rsidR="00445970" w:rsidRPr="00306C84">
        <w:rPr>
          <w:rFonts w:ascii="Corbel" w:hAnsi="Corbel"/>
          <w:smallCaps w:val="0"/>
          <w:szCs w:val="24"/>
        </w:rPr>
        <w:t xml:space="preserve">ma zaliczenia przedmiotu </w:t>
      </w:r>
      <w:r w:rsidRPr="00306C84">
        <w:rPr>
          <w:rFonts w:ascii="Corbel" w:hAnsi="Corbel"/>
          <w:smallCaps w:val="0"/>
          <w:szCs w:val="24"/>
        </w:rPr>
        <w:t xml:space="preserve"> (z toku) </w:t>
      </w:r>
      <w:r w:rsidRPr="00306C84">
        <w:rPr>
          <w:rFonts w:ascii="Corbel" w:hAnsi="Corbel"/>
          <w:b w:val="0"/>
          <w:smallCaps w:val="0"/>
          <w:szCs w:val="24"/>
        </w:rPr>
        <w:t xml:space="preserve"> </w:t>
      </w:r>
    </w:p>
    <w:p w14:paraId="32B1F9D2" w14:textId="77777777" w:rsidR="00E22FBC" w:rsidRPr="00306C84" w:rsidRDefault="00567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ab/>
      </w:r>
      <w:r w:rsidR="00E22FBC" w:rsidRPr="00306C84">
        <w:rPr>
          <w:rFonts w:ascii="Corbel" w:hAnsi="Corbel"/>
          <w:b w:val="0"/>
          <w:smallCaps w:val="0"/>
          <w:szCs w:val="24"/>
        </w:rPr>
        <w:t>zaliczeni</w:t>
      </w:r>
      <w:r w:rsidRPr="00306C84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70C9B85D" w14:textId="77777777" w:rsidR="009C54AE" w:rsidRPr="00306C8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B2C824" w14:textId="77777777" w:rsidR="00E960BB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502C0F2B" w14:textId="77777777" w:rsidTr="00745302">
        <w:tc>
          <w:tcPr>
            <w:tcW w:w="9670" w:type="dxa"/>
          </w:tcPr>
          <w:p w14:paraId="36B4C666" w14:textId="77777777" w:rsidR="0085747A" w:rsidRPr="00306C84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78138F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A131E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człowieka</w:t>
            </w:r>
            <w:r w:rsidR="005672D9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454ED5D6" w14:textId="77777777" w:rsidR="00CF2E84" w:rsidRPr="00306C84" w:rsidRDefault="00CF2E8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6E5E30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>3.</w:t>
      </w:r>
      <w:r w:rsidR="0085747A" w:rsidRPr="00306C84">
        <w:rPr>
          <w:rFonts w:ascii="Corbel" w:hAnsi="Corbel"/>
          <w:szCs w:val="24"/>
        </w:rPr>
        <w:t xml:space="preserve"> </w:t>
      </w:r>
      <w:r w:rsidR="00A84C85" w:rsidRPr="00306C84">
        <w:rPr>
          <w:rFonts w:ascii="Corbel" w:hAnsi="Corbel"/>
          <w:szCs w:val="24"/>
        </w:rPr>
        <w:t>cele, efekty uczenia się</w:t>
      </w:r>
      <w:r w:rsidR="0085747A" w:rsidRPr="00306C84">
        <w:rPr>
          <w:rFonts w:ascii="Corbel" w:hAnsi="Corbel"/>
          <w:szCs w:val="24"/>
        </w:rPr>
        <w:t xml:space="preserve"> , treści Programowe i stosowane metody Dydaktyczne</w:t>
      </w:r>
    </w:p>
    <w:p w14:paraId="31204369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C6E33E" w14:textId="77777777" w:rsidR="0085747A" w:rsidRPr="00306C8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3.1 </w:t>
      </w:r>
      <w:r w:rsidR="00C05F44" w:rsidRPr="00306C84">
        <w:rPr>
          <w:rFonts w:ascii="Corbel" w:hAnsi="Corbel"/>
          <w:sz w:val="24"/>
          <w:szCs w:val="24"/>
        </w:rPr>
        <w:t>Cele przedmiotu</w:t>
      </w:r>
    </w:p>
    <w:p w14:paraId="1208A209" w14:textId="77777777" w:rsidR="00F83B28" w:rsidRPr="00306C8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306C84" w14:paraId="372F7AC5" w14:textId="77777777" w:rsidTr="00B325B6">
        <w:tc>
          <w:tcPr>
            <w:tcW w:w="842" w:type="dxa"/>
            <w:vAlign w:val="center"/>
          </w:tcPr>
          <w:p w14:paraId="703CE4F2" w14:textId="77777777" w:rsidR="00C7713B" w:rsidRPr="00306C8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  <w:p w14:paraId="6B280229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8E7CE9C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FEE304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FBF0C81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F4F7C5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76105E5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  <w:p w14:paraId="502BED58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03D29ED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57E449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81A0003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87F64E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A4EEEC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12A06E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457ACE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28FE8DD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  <w:p w14:paraId="25E537CF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59ACBA6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E839C22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A09B5B9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18D26F2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F1BAFE3" w14:textId="77777777" w:rsidR="0085747A" w:rsidRPr="00306C8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8" w:type="dxa"/>
            <w:vAlign w:val="center"/>
          </w:tcPr>
          <w:p w14:paraId="0437641F" w14:textId="77777777" w:rsidR="00C7713B" w:rsidRPr="00306C84" w:rsidRDefault="0078138F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Ciało i ruch jako narzędzia diagnostyczne i terapeutyczne, założenia pracy z wykorzystaniem ciała i ruchu, redukcja napięć, zwiększenie skuteczności radzenia sobie z sytuacjami trudnymi, rozpoznawanie repertuaru własnego ruchu i jego powiązań z emocjami, umiejętność wzbogacania ruchu poprzez improwizacje, wykorzystanie wiedzy psychologicznej w zwiększaniu świadomości ciała, świadomość własnego ciała jako podstawa komunikacji z innymi,  zwiększanie możliwości radzenia sobie z trudnościami w relacjach z drugim człowiekiem poprzez świadomość ciała, przestrzeń własna i cudza, ciężar ciała i ugruntowanie jako podstawy integracji ciała i umysłu, świadomość własnego ciała, "ja" cielesne - jestem ciałem a mam ciało, techniki 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Lowena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, Alexandra, Jacobsona, uwalnianie blokad mięśniowych i stawowych, zwiększanie świadomości ciała przez ruch i improwizację, ciało - emocje - ruch a relacje z innymi ludźmi. </w:t>
            </w:r>
          </w:p>
          <w:p w14:paraId="5C08B145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4858882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W pracy z osobami  z niepełnosprawnościami świadomość granic intymności, granic i możliwości własnego ciała jako narzędzia terapeutycznego stanowi istotny element wiedzy pedagoga specjalnego. Podczas zajęć studenci poznają równie techniki pracy w własnym ciałem ale również zrozumieją dlaczego praca z ciałem jest tak ważna aby skutecznie pracować z osobami niepełnosprawnymi w stopniu znacznym i głębokim jak i ze sprzężeniami. Ustalanie granic intymności w sytuacji ciągłej potrzeby przekraczania granic intymn</w:t>
            </w:r>
            <w:r w:rsidR="00CE3428" w:rsidRPr="00306C84">
              <w:rPr>
                <w:rFonts w:ascii="Corbel" w:hAnsi="Corbel"/>
                <w:b w:val="0"/>
                <w:sz w:val="24"/>
                <w:szCs w:val="24"/>
              </w:rPr>
              <w:t>ości podopiecznego stanowi waż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>ny obszar wiedzy dla pedagoga specjalnego stanowić może również pewną wytyczną w konstruowaniu własnego warsztatu pracy.</w:t>
            </w:r>
          </w:p>
          <w:p w14:paraId="21D2BCB1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C9DA77F" w14:textId="77777777" w:rsidR="0004652D" w:rsidRPr="00306C84" w:rsidRDefault="0078138F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Uczestnicy dowiedzą się, w jaki sposób oksytocyna przyczynia się do neurobiologii więzi społecznych i miłości.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Uczestnicy zrozumieją zasady i założenia teorii 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poliwagalnej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. Uczestnicy zrozumieją, w jaki sposób teoria 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poliwagalna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 pomaga wyjaśnić niektóre kliniczne objawy związane z diagnozami psychiatrycznymi (np. PTSD, autyzm, depresja i zaburzenia lękowe). Uczestnicy zrozumieją, że zachowania związane z nieprzystosowaniem, w tym stany dysocjacji, mogą stanowić adaptację fizjologiczną wyzwalaną przez mechanizmy związane z przetrwaniem. Uczestnicy uzyskają wiedzę na temat połączenia między twarzą a sercem, które definiuje system zaangażowania społecznego łączący uczucia cielesne z wyrazem twarzy, intonacją głosu i gestykulacją. Uczestnicy zrozumieją, w jaki sposób deficyty w systemie zaangażowania społecznego wiążą się z kluczowymi przejawami niektórych zaburzeń psychicznych. Uczestnicy uzyskają wiedzę na temat procesu neuronalnego (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neurocepcji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>), odpowiedzialnego za ocenę zagrożeń środowiskowych i uruchomienie adaptacyjnych obwodów neuronowych, które prowadzą do interakcji społecznej lub zachowań obronnych.</w:t>
            </w:r>
          </w:p>
        </w:tc>
      </w:tr>
    </w:tbl>
    <w:p w14:paraId="3385A3EB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EE4BBC" w14:textId="77777777" w:rsidR="00C7713B" w:rsidRPr="00306C84" w:rsidRDefault="00C7713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DC2B36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1728E23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  <w:sectPr w:rsidR="005672D9" w:rsidRPr="00306C84" w:rsidSect="00303C2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2C38E2F" w14:textId="77777777" w:rsidR="001D7B54" w:rsidRPr="00306C8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lastRenderedPageBreak/>
        <w:t xml:space="preserve">3.2 </w:t>
      </w:r>
      <w:r w:rsidR="001D7B54" w:rsidRPr="00306C84">
        <w:rPr>
          <w:rFonts w:ascii="Corbel" w:hAnsi="Corbel"/>
          <w:b/>
          <w:sz w:val="24"/>
          <w:szCs w:val="24"/>
        </w:rPr>
        <w:t xml:space="preserve">Efekty </w:t>
      </w:r>
      <w:r w:rsidR="00C05F44" w:rsidRPr="00306C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06C84">
        <w:rPr>
          <w:rFonts w:ascii="Corbel" w:hAnsi="Corbel"/>
          <w:b/>
          <w:sz w:val="24"/>
          <w:szCs w:val="24"/>
        </w:rPr>
        <w:t>dla przedmiotu</w:t>
      </w:r>
      <w:r w:rsidR="00445970" w:rsidRPr="00306C84">
        <w:rPr>
          <w:rFonts w:ascii="Corbel" w:hAnsi="Corbel"/>
          <w:sz w:val="24"/>
          <w:szCs w:val="24"/>
        </w:rPr>
        <w:t xml:space="preserve"> </w:t>
      </w:r>
    </w:p>
    <w:p w14:paraId="0F9BCFF1" w14:textId="77777777" w:rsidR="009B026E" w:rsidRPr="00306C84" w:rsidRDefault="009B026E" w:rsidP="009B026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9B026E" w:rsidRPr="00306C84" w14:paraId="6A04AF84" w14:textId="77777777" w:rsidTr="00CF2333">
        <w:tc>
          <w:tcPr>
            <w:tcW w:w="1675" w:type="dxa"/>
            <w:vAlign w:val="center"/>
          </w:tcPr>
          <w:p w14:paraId="678506DF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smallCaps w:val="0"/>
                <w:szCs w:val="24"/>
              </w:rPr>
              <w:t>EK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75658D4C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53EA9937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06C8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198B" w:rsidRPr="00306C84" w14:paraId="360587AE" w14:textId="77777777" w:rsidTr="0041198B">
        <w:trPr>
          <w:trHeight w:val="2348"/>
        </w:trPr>
        <w:tc>
          <w:tcPr>
            <w:tcW w:w="1675" w:type="dxa"/>
          </w:tcPr>
          <w:p w14:paraId="50CE414E" w14:textId="77777777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3AC2BD3" w14:textId="77777777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19F300" w14:textId="77777777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8C2D6E" w14:textId="77777777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B7940C" w14:textId="77777777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B78E50" w14:textId="77777777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722855" w14:textId="77777777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9EF127" w14:textId="4E91F2CD" w:rsidR="0041198B" w:rsidRPr="00306C84" w:rsidRDefault="0041198B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74B34B27" w14:textId="3E8015F5" w:rsidR="0041198B" w:rsidRPr="001861F8" w:rsidRDefault="0041198B" w:rsidP="004119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E.1I.W2.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medyczne aspekty edukacji i rehabilitacji osób z 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intelektualną; etiologię niepełnosprawności intelektualnej; obrazy kliniczne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jednostek chorobowych, w tym genowych i chromosomowych, związanych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z niepełnosprawnością intelektualną; współczesne teorie interwencji i rehabilitacji</w:t>
            </w:r>
          </w:p>
          <w:p w14:paraId="762A56A8" w14:textId="250D383A" w:rsidR="0041198B" w:rsidRPr="00306C84" w:rsidRDefault="0041198B" w:rsidP="00CF2333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medycznej oraz medyczne aspekty niepełnosprawności sprzężonej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 w:val="restart"/>
          </w:tcPr>
          <w:p w14:paraId="514B6683" w14:textId="77777777" w:rsidR="0041198B" w:rsidRPr="003C49B5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4A8969E" w14:textId="77777777" w:rsidR="0041198B" w:rsidRPr="003C49B5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2A6FBDF" w14:textId="77777777" w:rsidR="0041198B" w:rsidRPr="003C49B5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B197700" w14:textId="77777777" w:rsidR="0041198B" w:rsidRPr="003C49B5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EDCB524" w14:textId="77777777" w:rsidR="0041198B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20212E6" w14:textId="77777777" w:rsidR="0041198B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0E395FC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2D9B501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F6FE6F" w14:textId="25FDC0C9" w:rsidR="0041198B" w:rsidRPr="003C49B5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C49B5">
              <w:rPr>
                <w:rFonts w:ascii="Corbel" w:hAnsi="Corbel"/>
                <w:sz w:val="24"/>
                <w:szCs w:val="24"/>
              </w:rPr>
              <w:t>PS.W5.</w:t>
            </w:r>
          </w:p>
          <w:p w14:paraId="508BD472" w14:textId="77777777" w:rsidR="0041198B" w:rsidRPr="003C49B5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C6DBAEF" w14:textId="4AE8FB9A" w:rsidR="0041198B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8A927E8" w14:textId="77777777" w:rsidR="0041198B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C6CDB41" w14:textId="77777777" w:rsidR="0041198B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7241CA3" w14:textId="77777777" w:rsidR="0041198B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9AF52BA" w14:textId="759EDCD5" w:rsidR="0041198B" w:rsidRPr="00306C84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41198B" w:rsidRPr="00306C84" w14:paraId="6DBC99EA" w14:textId="77777777" w:rsidTr="006E5633">
        <w:trPr>
          <w:trHeight w:val="2963"/>
        </w:trPr>
        <w:tc>
          <w:tcPr>
            <w:tcW w:w="1675" w:type="dxa"/>
          </w:tcPr>
          <w:p w14:paraId="70FE76E5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242474" w14:textId="77777777" w:rsidR="0041198B" w:rsidRPr="00306C84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1E975A52" w14:textId="77777777" w:rsidR="0041198B" w:rsidRPr="00306C84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70D016" w14:textId="77777777" w:rsidR="0041198B" w:rsidRPr="00306C84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EB9CBC" w14:textId="77777777" w:rsidR="0041198B" w:rsidRPr="00306C84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E88961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EB00BE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883CD5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4C2683" w14:textId="4F16E031" w:rsidR="0041198B" w:rsidRPr="00306C84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386E533F" w14:textId="68117399" w:rsidR="0041198B" w:rsidRPr="00306C84" w:rsidRDefault="0041198B" w:rsidP="006E56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E.1I.W4.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kulturowe i społeczne aspekty niepełnosprawności intelektualnej; uwarunkowania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jakości życia osób z niepełnosprawnością intelektualną – rolę czynników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społeczno-kulturowych; strategie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destygmatyzacji</w:t>
            </w:r>
            <w:proofErr w:type="spellEnd"/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destereotypizacji</w:t>
            </w:r>
            <w:proofErr w:type="spellEnd"/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z niepełnosprawnością intelektualną w kontekście rozwiązań rehabilitacyjnych,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edukacyjnych,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terapeutycznych; zasady partycypacji społecznej jako legitymizacji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praw osób z niepełnosprawnością intelektualną</w:t>
            </w:r>
            <w:r w:rsidR="006E56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/>
          </w:tcPr>
          <w:p w14:paraId="7B7C61B0" w14:textId="77777777" w:rsidR="0041198B" w:rsidRPr="003C49B5" w:rsidRDefault="0041198B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41198B" w:rsidRPr="00306C84" w14:paraId="4190991F" w14:textId="77777777" w:rsidTr="006E5633">
        <w:trPr>
          <w:trHeight w:val="2680"/>
        </w:trPr>
        <w:tc>
          <w:tcPr>
            <w:tcW w:w="1675" w:type="dxa"/>
          </w:tcPr>
          <w:p w14:paraId="6CEB0DCB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107D2208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8F34FF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F0D4EF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259470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BC6EB1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F6C9E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400721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3D7412" w14:textId="49D312CC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5D8F168" w14:textId="2D43D1A6" w:rsidR="0041198B" w:rsidRPr="001861F8" w:rsidRDefault="0041198B" w:rsidP="006E56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E.1I.U2. </w:t>
            </w:r>
            <w:r w:rsidR="006E5633" w:rsidRPr="00306C84"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6E563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analizować medyczne aspekty edukacji i rehabilitacji osób z 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obrazy kliniczne jednostek chorobowych, w tym genowych i chromosomowych,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związanych z niepełnosprawnością intelektualną; analizować i wykorzystywać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współczesne teorie interwencji i rehabilitacji medycznej; określać medyczne</w:t>
            </w:r>
          </w:p>
          <w:p w14:paraId="679A8059" w14:textId="2BF2457B" w:rsidR="0041198B" w:rsidRPr="001861F8" w:rsidRDefault="0041198B" w:rsidP="004119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aspekty niepełnosprawności sprzężonej</w:t>
            </w:r>
            <w:r w:rsidR="006E56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 w:val="restart"/>
          </w:tcPr>
          <w:p w14:paraId="707631B0" w14:textId="77777777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5D140B" w14:textId="77777777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D69B12" w14:textId="77777777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471C81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2022C6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04FFFA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71C622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4C5ADC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15C4B79" w14:textId="77777777" w:rsidR="006E5633" w:rsidRDefault="006E5633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3BBB8F" w14:textId="3E467DFE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 </w:t>
            </w:r>
          </w:p>
          <w:p w14:paraId="460800C5" w14:textId="09859F44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PS.U2</w:t>
            </w:r>
            <w:r w:rsidRPr="003C49B5">
              <w:rPr>
                <w:rFonts w:ascii="Corbel" w:hAnsi="Corbel"/>
                <w:sz w:val="24"/>
                <w:szCs w:val="24"/>
              </w:rPr>
              <w:t>,</w:t>
            </w:r>
          </w:p>
          <w:p w14:paraId="3C1254EB" w14:textId="77777777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507C90" w14:textId="77777777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C754D6" w14:textId="77777777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20E7C3F" w14:textId="77777777" w:rsidR="0041198B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D8E8F27" w14:textId="77777777" w:rsidR="0041198B" w:rsidRDefault="0041198B" w:rsidP="006E56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D3ABDD0" w14:textId="3C379275" w:rsidR="0041198B" w:rsidRPr="003C49B5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198B" w:rsidRPr="00306C84" w14:paraId="735FBFCB" w14:textId="77777777" w:rsidTr="006E5633">
        <w:trPr>
          <w:trHeight w:val="2831"/>
        </w:trPr>
        <w:tc>
          <w:tcPr>
            <w:tcW w:w="1675" w:type="dxa"/>
          </w:tcPr>
          <w:p w14:paraId="30D88B2B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5FC7FC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8806CF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C79FB34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A6E916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48B9C0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75B064" w14:textId="193178D2" w:rsidR="0041198B" w:rsidRPr="00306C84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2A090C28" w14:textId="1EC9621B" w:rsidR="0041198B" w:rsidRPr="001861F8" w:rsidRDefault="0041198B" w:rsidP="006E56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E.1I.U4. </w:t>
            </w:r>
            <w:r w:rsidR="006E5633" w:rsidRPr="00306C84"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6E563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analizować kulturowe i społeczne aspekty niepełnosprawności intelektualnej;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określać jakość życia osób z niepełnosprawnością intelektualną, w tym rolę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czynników społeczno-kulturowych; prezentować strategie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destygmatyzacji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destereotypizacji</w:t>
            </w:r>
            <w:proofErr w:type="spellEnd"/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 osób z niepełnosprawnością intelektualną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rozwiązań rehabilitacyjnych, edukacyjnych, terapeutycznych;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partycypację społeczną jako legitymizację praw osób z niepełnosprawnością</w:t>
            </w:r>
          </w:p>
          <w:p w14:paraId="76FC9623" w14:textId="2966E97D" w:rsidR="0041198B" w:rsidRPr="00306C84" w:rsidRDefault="006E5633" w:rsidP="006E56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41198B" w:rsidRPr="001861F8">
              <w:rPr>
                <w:rFonts w:ascii="Corbel" w:hAnsi="Corbel"/>
                <w:b w:val="0"/>
                <w:smallCaps w:val="0"/>
                <w:szCs w:val="24"/>
              </w:rPr>
              <w:t>ntelektualną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/>
          </w:tcPr>
          <w:p w14:paraId="5318A431" w14:textId="77777777" w:rsidR="0041198B" w:rsidRPr="003C49B5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198B" w:rsidRPr="00306C84" w14:paraId="511BD83D" w14:textId="77777777" w:rsidTr="0041198B">
        <w:trPr>
          <w:trHeight w:val="720"/>
        </w:trPr>
        <w:tc>
          <w:tcPr>
            <w:tcW w:w="1675" w:type="dxa"/>
          </w:tcPr>
          <w:p w14:paraId="1D6B74A5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66A606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44AC39A0" w14:textId="309CD812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1E2B7F13" w14:textId="5ED58A78" w:rsidR="0041198B" w:rsidRPr="006E5633" w:rsidRDefault="0041198B" w:rsidP="0041198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61F8">
              <w:rPr>
                <w:rFonts w:ascii="Corbel" w:hAnsi="Corbel"/>
                <w:sz w:val="24"/>
                <w:szCs w:val="24"/>
              </w:rPr>
              <w:t xml:space="preserve">E.1I.K1. </w:t>
            </w: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1861F8">
              <w:rPr>
                <w:rFonts w:ascii="Corbel" w:hAnsi="Corbel"/>
                <w:sz w:val="24"/>
                <w:szCs w:val="24"/>
              </w:rPr>
              <w:t>autorefleksji nad rozwojem zawodowym</w:t>
            </w:r>
            <w:r w:rsidR="006E56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4" w:type="dxa"/>
            <w:vMerge w:val="restart"/>
          </w:tcPr>
          <w:p w14:paraId="644306CB" w14:textId="77777777" w:rsidR="006E5633" w:rsidRDefault="006E5633" w:rsidP="006E56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956CC09" w14:textId="3CC81E66" w:rsidR="0041198B" w:rsidRDefault="0041198B" w:rsidP="006E56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PS.K1</w:t>
            </w:r>
          </w:p>
          <w:p w14:paraId="05B6CE7A" w14:textId="38C99B47" w:rsidR="0041198B" w:rsidRPr="003C49B5" w:rsidRDefault="0041198B" w:rsidP="004119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PS.K8</w:t>
            </w:r>
          </w:p>
        </w:tc>
      </w:tr>
      <w:tr w:rsidR="0041198B" w:rsidRPr="00306C84" w14:paraId="734C044C" w14:textId="77777777" w:rsidTr="006E5633">
        <w:trPr>
          <w:trHeight w:val="555"/>
        </w:trPr>
        <w:tc>
          <w:tcPr>
            <w:tcW w:w="1675" w:type="dxa"/>
          </w:tcPr>
          <w:p w14:paraId="22BD70EF" w14:textId="77777777" w:rsidR="0041198B" w:rsidRDefault="0041198B" w:rsidP="0041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81" w:type="dxa"/>
          </w:tcPr>
          <w:p w14:paraId="58A232F3" w14:textId="77777777" w:rsidR="0041198B" w:rsidRPr="001861F8" w:rsidRDefault="0041198B" w:rsidP="0041198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61F8">
              <w:rPr>
                <w:rFonts w:ascii="Corbel" w:hAnsi="Corbel"/>
                <w:sz w:val="24"/>
                <w:szCs w:val="24"/>
              </w:rPr>
              <w:t xml:space="preserve">E.1I.K2. </w:t>
            </w: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1861F8">
              <w:rPr>
                <w:rFonts w:ascii="Corbel" w:hAnsi="Corbel"/>
                <w:sz w:val="24"/>
                <w:szCs w:val="24"/>
              </w:rPr>
              <w:t>wykorzystania zdobytej wiedzy do analizy zdarzeń pedagogicznych.</w:t>
            </w:r>
          </w:p>
        </w:tc>
        <w:tc>
          <w:tcPr>
            <w:tcW w:w="1864" w:type="dxa"/>
            <w:vMerge/>
          </w:tcPr>
          <w:p w14:paraId="618981F8" w14:textId="77777777" w:rsidR="0041198B" w:rsidRDefault="0041198B" w:rsidP="004119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32FD73" w14:textId="77777777" w:rsidR="009B026E" w:rsidRPr="00306C84" w:rsidRDefault="009B026E" w:rsidP="009B02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31D314" w14:textId="77777777" w:rsidR="009B026E" w:rsidRPr="00306C84" w:rsidRDefault="009B026E" w:rsidP="009B026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 xml:space="preserve">3.3 Treści programowe </w:t>
      </w:r>
      <w:r w:rsidRPr="00306C84">
        <w:rPr>
          <w:rFonts w:ascii="Corbel" w:hAnsi="Corbel"/>
          <w:sz w:val="24"/>
          <w:szCs w:val="24"/>
        </w:rPr>
        <w:t xml:space="preserve">  </w:t>
      </w:r>
    </w:p>
    <w:p w14:paraId="2A7BB036" w14:textId="77777777" w:rsidR="009B026E" w:rsidRPr="00306C84" w:rsidRDefault="009B026E" w:rsidP="009B026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Problematyka wykładu  - nie dotyczy</w:t>
      </w:r>
    </w:p>
    <w:p w14:paraId="6623CA87" w14:textId="77777777" w:rsidR="009B026E" w:rsidRPr="00306C84" w:rsidRDefault="009B026E" w:rsidP="009B026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61D7EC1" w14:textId="77777777" w:rsidR="009B026E" w:rsidRPr="00306C84" w:rsidRDefault="009B026E" w:rsidP="009B026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Treści zajęć warsztatowych</w:t>
      </w:r>
    </w:p>
    <w:p w14:paraId="34946032" w14:textId="77777777" w:rsidR="009B026E" w:rsidRPr="00306C84" w:rsidRDefault="009B026E" w:rsidP="009B026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26E" w:rsidRPr="00306C84" w14:paraId="0C38148A" w14:textId="77777777" w:rsidTr="00CF2333">
        <w:tc>
          <w:tcPr>
            <w:tcW w:w="9628" w:type="dxa"/>
          </w:tcPr>
          <w:p w14:paraId="3B3B2CD7" w14:textId="77777777" w:rsidR="009B026E" w:rsidRPr="00306C84" w:rsidRDefault="009B026E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Treści merytoryczne </w:t>
            </w:r>
          </w:p>
          <w:p w14:paraId="6834034D" w14:textId="77777777" w:rsidR="009B026E" w:rsidRPr="00306C84" w:rsidRDefault="009B026E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Ciało i ruch jako narzędzia diagnostyczne i terapeutyczne.</w:t>
            </w:r>
          </w:p>
          <w:p w14:paraId="2E6FA0F4" w14:textId="77777777" w:rsidR="009B026E" w:rsidRPr="00306C84" w:rsidRDefault="009B026E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 w:rsidRPr="00306C84"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 w:rsidRPr="00306C84">
              <w:rPr>
                <w:rFonts w:ascii="Corbel" w:hAnsi="Corbel"/>
                <w:sz w:val="24"/>
                <w:szCs w:val="24"/>
              </w:rPr>
              <w:t xml:space="preserve"> a niektóre kliniczne objawy związane z diagnozami psychiatrycznymi (np. PTSD, autyzmem, depresją i zaburzeniami lękowymi).</w:t>
            </w:r>
          </w:p>
          <w:p w14:paraId="0B7E6D69" w14:textId="77777777" w:rsidR="009B026E" w:rsidRPr="00306C84" w:rsidRDefault="009B026E" w:rsidP="00CF23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Warsztaty  umiejętności, elementy treningu autogennego, elementy treningu świadomości.</w:t>
            </w:r>
          </w:p>
        </w:tc>
      </w:tr>
    </w:tbl>
    <w:p w14:paraId="5E7898DF" w14:textId="77777777" w:rsidR="009B026E" w:rsidRPr="00306C84" w:rsidRDefault="009B026E" w:rsidP="009B02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8D7954" w14:textId="77777777" w:rsidR="009B026E" w:rsidRPr="00306C84" w:rsidRDefault="009B026E" w:rsidP="009B026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3.4 Metody dydaktyczne</w:t>
      </w:r>
      <w:r w:rsidRPr="00306C84">
        <w:rPr>
          <w:rFonts w:ascii="Corbel" w:hAnsi="Corbel"/>
          <w:b w:val="0"/>
          <w:smallCaps w:val="0"/>
          <w:szCs w:val="24"/>
        </w:rPr>
        <w:t xml:space="preserve"> </w:t>
      </w:r>
    </w:p>
    <w:p w14:paraId="75746EF1" w14:textId="77777777" w:rsidR="009B026E" w:rsidRPr="00306C84" w:rsidRDefault="009B026E" w:rsidP="009B026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06C84">
        <w:rPr>
          <w:rFonts w:ascii="Corbel" w:hAnsi="Corbel"/>
          <w:b w:val="0"/>
          <w:bCs/>
          <w:smallCaps w:val="0"/>
          <w:szCs w:val="24"/>
        </w:rPr>
        <w:t>Praca w grupie, ćwiczenia praktyczne, rozwiązywanie zadań, dyskusja, praca projektowa</w:t>
      </w:r>
    </w:p>
    <w:p w14:paraId="0ED1152E" w14:textId="77777777" w:rsidR="009B026E" w:rsidRPr="00306C84" w:rsidRDefault="009B026E" w:rsidP="009B02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26427B" w14:textId="77777777" w:rsidR="009B026E" w:rsidRPr="00306C84" w:rsidRDefault="009B026E" w:rsidP="009B02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 METODY I KRYTERIA OCENY </w:t>
      </w:r>
    </w:p>
    <w:p w14:paraId="04D12814" w14:textId="77777777" w:rsidR="009B026E" w:rsidRPr="00306C84" w:rsidRDefault="009B026E" w:rsidP="009B02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4.1 Sposoby weryfikacji efektów uczenia się</w:t>
      </w:r>
    </w:p>
    <w:p w14:paraId="66FB2E00" w14:textId="77777777" w:rsidR="009B026E" w:rsidRPr="00306C84" w:rsidRDefault="009B026E" w:rsidP="009B02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9B026E" w:rsidRPr="00306C84" w14:paraId="67915E52" w14:textId="77777777" w:rsidTr="00CF2333">
        <w:tc>
          <w:tcPr>
            <w:tcW w:w="1962" w:type="dxa"/>
            <w:vAlign w:val="center"/>
          </w:tcPr>
          <w:p w14:paraId="4D20B2AE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7A73A0A3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E68ED7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802B13C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A56308D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026E" w:rsidRPr="00306C84" w14:paraId="3351222F" w14:textId="77777777" w:rsidTr="00CF2333">
        <w:tc>
          <w:tcPr>
            <w:tcW w:w="1962" w:type="dxa"/>
          </w:tcPr>
          <w:p w14:paraId="4EDC6C78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6C8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6C8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793A1B05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452B9071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B026E" w:rsidRPr="00306C84" w14:paraId="4AF5AE98" w14:textId="77777777" w:rsidTr="00CF2333">
        <w:tc>
          <w:tcPr>
            <w:tcW w:w="1962" w:type="dxa"/>
          </w:tcPr>
          <w:p w14:paraId="4A992477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2" w:type="dxa"/>
          </w:tcPr>
          <w:p w14:paraId="7018B654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7F17B131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B026E" w:rsidRPr="00306C84" w14:paraId="349B6AF3" w14:textId="77777777" w:rsidTr="00CF2333">
        <w:tc>
          <w:tcPr>
            <w:tcW w:w="1962" w:type="dxa"/>
          </w:tcPr>
          <w:p w14:paraId="4E37D88E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4F7BA989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5623C077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B026E" w:rsidRPr="00306C84" w14:paraId="4B9BF52C" w14:textId="77777777" w:rsidTr="00CF2333">
        <w:tc>
          <w:tcPr>
            <w:tcW w:w="1962" w:type="dxa"/>
          </w:tcPr>
          <w:p w14:paraId="4962BE53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2" w:type="dxa"/>
          </w:tcPr>
          <w:p w14:paraId="6C2C4C05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7A6D3BCC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B026E" w:rsidRPr="00306C84" w14:paraId="42BC9770" w14:textId="77777777" w:rsidTr="00CF2333">
        <w:tc>
          <w:tcPr>
            <w:tcW w:w="1962" w:type="dxa"/>
          </w:tcPr>
          <w:p w14:paraId="391980C3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2" w:type="dxa"/>
          </w:tcPr>
          <w:p w14:paraId="226D8246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5E2B6B34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B026E" w:rsidRPr="00306C84" w14:paraId="767744F7" w14:textId="77777777" w:rsidTr="009B026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66F" w14:textId="74614808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795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6F01" w14:textId="77777777" w:rsidR="009B026E" w:rsidRPr="00306C84" w:rsidRDefault="009B026E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2F4D2F2" w14:textId="77777777" w:rsidR="009B026E" w:rsidRPr="00306C84" w:rsidRDefault="009B026E" w:rsidP="009B02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54D4B95" w14:textId="77777777" w:rsidR="009B026E" w:rsidRPr="00306C84" w:rsidRDefault="009B026E" w:rsidP="009B02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026E" w:rsidRPr="00306C84" w14:paraId="639A4D74" w14:textId="77777777" w:rsidTr="00CF2333">
        <w:tc>
          <w:tcPr>
            <w:tcW w:w="9670" w:type="dxa"/>
          </w:tcPr>
          <w:p w14:paraId="2159596A" w14:textId="77777777" w:rsidR="009B026E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Aktywny udział w warsztatach, pozytywna ocena pracy projektowej ocenianej tradycyjnie</w:t>
            </w:r>
          </w:p>
          <w:p w14:paraId="7BC7F984" w14:textId="77777777" w:rsidR="009B026E" w:rsidRPr="001861F8" w:rsidRDefault="009B026E" w:rsidP="00CF23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41BC3E21" w14:textId="77777777" w:rsidR="009B026E" w:rsidRPr="001861F8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6DA85785" w14:textId="77777777" w:rsidR="009B026E" w:rsidRPr="001861F8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6E3279DB" w14:textId="77777777" w:rsidR="009B026E" w:rsidRPr="001861F8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2179C02B" w14:textId="77777777" w:rsidR="009B026E" w:rsidRPr="001861F8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56CE03F7" w14:textId="77777777" w:rsidR="009B026E" w:rsidRPr="001861F8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387B0C79" w14:textId="77777777" w:rsidR="009B026E" w:rsidRPr="00306C84" w:rsidRDefault="009B026E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319A50A1" w14:textId="77777777" w:rsidR="009B026E" w:rsidRPr="00306C84" w:rsidRDefault="009B026E" w:rsidP="009B02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F05D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6ED7D" w14:textId="77777777" w:rsidR="0085747A" w:rsidRPr="00306C84" w:rsidRDefault="0085747A" w:rsidP="008200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306C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306C84" w14:paraId="5F6A5AE0" w14:textId="77777777" w:rsidTr="00FD4048">
        <w:tc>
          <w:tcPr>
            <w:tcW w:w="5416" w:type="dxa"/>
            <w:vAlign w:val="center"/>
          </w:tcPr>
          <w:p w14:paraId="665195BF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62EAA936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06C8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06C84" w14:paraId="47D1CFD9" w14:textId="77777777" w:rsidTr="00FD4048">
        <w:tc>
          <w:tcPr>
            <w:tcW w:w="5416" w:type="dxa"/>
          </w:tcPr>
          <w:p w14:paraId="0E2D308D" w14:textId="77777777" w:rsidR="0085747A" w:rsidRPr="00306C84" w:rsidRDefault="00C61DC5" w:rsidP="00213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06C8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06C8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76AC3749" w14:textId="00DAA0F6" w:rsidR="0085747A" w:rsidRPr="00306C84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06C84" w14:paraId="45C08ABF" w14:textId="77777777" w:rsidTr="00FD4048">
        <w:tc>
          <w:tcPr>
            <w:tcW w:w="5416" w:type="dxa"/>
          </w:tcPr>
          <w:p w14:paraId="726636AB" w14:textId="3800A78E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104" w:type="dxa"/>
          </w:tcPr>
          <w:p w14:paraId="564C3CAD" w14:textId="56D5B96A" w:rsidR="00C61DC5" w:rsidRPr="00306C84" w:rsidRDefault="00BA0564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06C84" w14:paraId="7CF7B36B" w14:textId="77777777" w:rsidTr="00FD4048">
        <w:tc>
          <w:tcPr>
            <w:tcW w:w="5416" w:type="dxa"/>
          </w:tcPr>
          <w:p w14:paraId="06978952" w14:textId="6858803E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06C8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06C8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E6A9D">
              <w:rPr>
                <w:rFonts w:ascii="Corbel" w:hAnsi="Corbel"/>
                <w:sz w:val="24"/>
                <w:szCs w:val="24"/>
              </w:rPr>
              <w:t>:</w:t>
            </w:r>
          </w:p>
          <w:p w14:paraId="04655CD1" w14:textId="77777777" w:rsidR="00FE6A9D" w:rsidRPr="00306C84" w:rsidRDefault="00FE6A9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EFD523A" w14:textId="07FF8795" w:rsidR="00FE6A9D" w:rsidRDefault="00C61DC5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zajęć</w:t>
            </w:r>
          </w:p>
          <w:p w14:paraId="7F60E432" w14:textId="223AA23F" w:rsidR="00FE6A9D" w:rsidRDefault="00FD4048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7E7BD0A6" w14:textId="0748653F" w:rsidR="00C61DC5" w:rsidRPr="00306C84" w:rsidRDefault="00FD4048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</w:tcPr>
          <w:p w14:paraId="5E2184FD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C140719" w14:textId="77777777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F39F69" w14:textId="77777777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C0DA0D6" w14:textId="075963DA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A0564">
              <w:rPr>
                <w:rFonts w:ascii="Corbel" w:hAnsi="Corbel"/>
                <w:sz w:val="24"/>
                <w:szCs w:val="24"/>
              </w:rPr>
              <w:t>5</w:t>
            </w:r>
          </w:p>
          <w:p w14:paraId="6F00638B" w14:textId="4E6D9F2B" w:rsidR="00FE6A9D" w:rsidRPr="00306C84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06C84" w14:paraId="6864D629" w14:textId="77777777" w:rsidTr="00FD4048">
        <w:tc>
          <w:tcPr>
            <w:tcW w:w="5416" w:type="dxa"/>
          </w:tcPr>
          <w:p w14:paraId="45AB0DAD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E387EC9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306C84" w14:paraId="364A44F5" w14:textId="77777777" w:rsidTr="00FD4048">
        <w:tc>
          <w:tcPr>
            <w:tcW w:w="5416" w:type="dxa"/>
          </w:tcPr>
          <w:p w14:paraId="7F78C75F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5785779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A444810" w14:textId="77777777" w:rsidR="0085747A" w:rsidRPr="00306C84" w:rsidRDefault="00923D7D" w:rsidP="0082009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6C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6C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8D7E95" w14:textId="77777777" w:rsidR="003E1941" w:rsidRPr="00306C84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3DDBC4" w14:textId="77777777" w:rsidR="00675843" w:rsidRPr="00306C8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7. </w:t>
      </w:r>
      <w:r w:rsidR="0085747A" w:rsidRPr="00306C84">
        <w:rPr>
          <w:rFonts w:ascii="Corbel" w:hAnsi="Corbel"/>
          <w:smallCaps w:val="0"/>
          <w:szCs w:val="24"/>
        </w:rPr>
        <w:t>LITERATURA</w:t>
      </w:r>
      <w:r w:rsidRPr="00306C84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06C84" w14:paraId="7BC2E992" w14:textId="77777777" w:rsidTr="00FD4048">
        <w:trPr>
          <w:trHeight w:val="397"/>
        </w:trPr>
        <w:tc>
          <w:tcPr>
            <w:tcW w:w="9497" w:type="dxa"/>
          </w:tcPr>
          <w:p w14:paraId="5B24CC89" w14:textId="77777777" w:rsidR="00983CCB" w:rsidRPr="00306C84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C797E9" w14:textId="77777777" w:rsidR="00C7713B" w:rsidRPr="00306C84" w:rsidRDefault="00C7713B" w:rsidP="00FD4048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Byczkowska Dominika 2012, </w:t>
            </w:r>
            <w:r w:rsidRPr="00306C84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Ciało w tańcu. Analiza socjologiczna,</w:t>
            </w: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Wydawnictwo Uniwersytetu Łódzkiego, Łódź</w:t>
            </w:r>
          </w:p>
          <w:p w14:paraId="5D1B8DF3" w14:textId="77777777" w:rsidR="00C7713B" w:rsidRPr="00306C84" w:rsidRDefault="00C7713B" w:rsidP="00FD4048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  <w:t xml:space="preserve">Fabian Johannes 1990, </w:t>
            </w:r>
            <w:r w:rsidRPr="00306C84">
              <w:rPr>
                <w:rFonts w:ascii="Corbel" w:eastAsia="Times New Roman" w:hAnsi="Corbel"/>
                <w:i/>
                <w:kern w:val="36"/>
                <w:sz w:val="24"/>
                <w:szCs w:val="24"/>
                <w:lang w:val="en-US" w:eastAsia="pl-PL"/>
              </w:rPr>
              <w:t>Power and performance</w:t>
            </w: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  <w:t xml:space="preserve"> , University of Wisconsin Press, Madison</w:t>
            </w:r>
          </w:p>
          <w:p w14:paraId="052187FC" w14:textId="77777777" w:rsidR="00385407" w:rsidRPr="00306C84" w:rsidRDefault="00C7713B" w:rsidP="00FD4048">
            <w:pPr>
              <w:spacing w:after="0" w:line="240" w:lineRule="auto"/>
              <w:outlineLvl w:val="0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proofErr w:type="spellStart"/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>Rzeźnicka-Krupa</w:t>
            </w:r>
            <w:proofErr w:type="spellEnd"/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 xml:space="preserve"> J. (201</w:t>
            </w:r>
            <w:r w:rsidR="00661C42" w:rsidRPr="00306C84">
              <w:rPr>
                <w:rFonts w:ascii="Corbel" w:hAnsi="Corbel"/>
                <w:color w:val="000000"/>
                <w:sz w:val="24"/>
                <w:szCs w:val="24"/>
              </w:rPr>
              <w:t>9</w:t>
            </w:r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>),</w:t>
            </w:r>
            <w:r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Społeczne ontologie </w:t>
            </w:r>
            <w:proofErr w:type="spellStart"/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niepełnosprawności</w:t>
            </w:r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.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Ciało</w:t>
            </w:r>
            <w:proofErr w:type="spellEnd"/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–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tożsamość</w:t>
            </w:r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-</w:t>
            </w:r>
            <w:proofErr w:type="spellStart"/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performatywność</w:t>
            </w:r>
            <w:proofErr w:type="spellEnd"/>
            <w:r w:rsidR="00661C42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. Oficyna Wydawnicza Impuls</w:t>
            </w:r>
          </w:p>
          <w:p w14:paraId="726A86D1" w14:textId="77777777" w:rsidR="0085635D" w:rsidRPr="00306C84" w:rsidRDefault="008E675F" w:rsidP="00385407">
            <w:pPr>
              <w:spacing w:after="0" w:line="240" w:lineRule="auto"/>
              <w:ind w:left="142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oraz aktualne czasopisma z baz krajowych i zagranicznych m.in. Taylor Francis </w:t>
            </w:r>
            <w:proofErr w:type="spellStart"/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Group</w:t>
            </w:r>
            <w:proofErr w:type="spellEnd"/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Springer inne</w:t>
            </w:r>
          </w:p>
        </w:tc>
      </w:tr>
      <w:tr w:rsidR="0085747A" w:rsidRPr="00306C84" w14:paraId="72719A6F" w14:textId="77777777" w:rsidTr="00FD4048">
        <w:trPr>
          <w:trHeight w:val="397"/>
        </w:trPr>
        <w:tc>
          <w:tcPr>
            <w:tcW w:w="9497" w:type="dxa"/>
          </w:tcPr>
          <w:p w14:paraId="7F878ABC" w14:textId="77777777" w:rsidR="00661C42" w:rsidRPr="00306C84" w:rsidRDefault="0085747A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E24284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Honorata 2012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Ciało jako przedmiot badań socjologicznych – dylematy,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pomi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-nięcia, możliwości, Przegląd Socjologii Jakościowej, t. 8, nr 2, s. 12–31, </w:t>
            </w:r>
          </w:p>
          <w:p w14:paraId="3C1E6AF1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H. 2015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Gra z ciałem. Praktyki i dyskursy różnicowania płci w sporcie, Wydawnictwo Naukowe PWN, Warszawa </w:t>
            </w:r>
          </w:p>
          <w:p w14:paraId="75F960BC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H. 2015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Wiedza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pozadyskursywna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sposoby jej badania na przykładzie przekazywania i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naby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</w:t>
            </w:r>
            <w:proofErr w:type="spellStart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wania</w:t>
            </w:r>
            <w:proofErr w:type="spellEnd"/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sportowych umiejętności, Studia Socjologiczne, nr 3, s. 173–191.</w:t>
            </w:r>
          </w:p>
          <w:p w14:paraId="7B010D8B" w14:textId="77777777" w:rsidR="0085635D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Kacperczyk A. 2012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Badacz i jego ciało w procesie zbierania i analizowania danych – na przykładzie badań nad społecznym światem wspinaczki, Przegląd Socjologii Jakościowej, t. 8, nr 2, s. 32–63, </w:t>
            </w:r>
          </w:p>
        </w:tc>
      </w:tr>
    </w:tbl>
    <w:p w14:paraId="0B3E87CB" w14:textId="77777777" w:rsidR="0085747A" w:rsidRPr="00306C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EC26C6" w14:textId="77777777" w:rsidR="0085747A" w:rsidRPr="00306C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986455" w14:textId="77777777" w:rsidR="0085747A" w:rsidRPr="00306C84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F4DC1A8" w14:textId="77777777" w:rsidR="00AC7384" w:rsidRPr="00306C84" w:rsidRDefault="00AC7384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0B2D64" w14:textId="77777777" w:rsidR="00110AC3" w:rsidRPr="00306C84" w:rsidRDefault="00110AC3" w:rsidP="00110AC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0AC3" w:rsidRPr="00306C84" w:rsidSect="00303C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A8DB" w14:textId="77777777" w:rsidR="0059717F" w:rsidRDefault="0059717F" w:rsidP="00C16ABF">
      <w:pPr>
        <w:spacing w:after="0" w:line="240" w:lineRule="auto"/>
      </w:pPr>
      <w:r>
        <w:separator/>
      </w:r>
    </w:p>
  </w:endnote>
  <w:endnote w:type="continuationSeparator" w:id="0">
    <w:p w14:paraId="4CF422A6" w14:textId="77777777" w:rsidR="0059717F" w:rsidRDefault="005971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15BE3" w14:textId="77777777" w:rsidR="0059717F" w:rsidRDefault="0059717F" w:rsidP="00C16ABF">
      <w:pPr>
        <w:spacing w:after="0" w:line="240" w:lineRule="auto"/>
      </w:pPr>
      <w:r>
        <w:separator/>
      </w:r>
    </w:p>
  </w:footnote>
  <w:footnote w:type="continuationSeparator" w:id="0">
    <w:p w14:paraId="4E47DE5F" w14:textId="77777777" w:rsidR="0059717F" w:rsidRDefault="0059717F" w:rsidP="00C16ABF">
      <w:pPr>
        <w:spacing w:after="0" w:line="240" w:lineRule="auto"/>
      </w:pPr>
      <w:r>
        <w:continuationSeparator/>
      </w:r>
    </w:p>
  </w:footnote>
  <w:footnote w:id="1">
    <w:p w14:paraId="08140323" w14:textId="77777777" w:rsidR="009B026E" w:rsidRDefault="009B026E" w:rsidP="009B026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0789"/>
    <w:multiLevelType w:val="hybridMultilevel"/>
    <w:tmpl w:val="7FC8AF72"/>
    <w:lvl w:ilvl="0" w:tplc="54C6C42E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" w:hanging="360"/>
      </w:pPr>
    </w:lvl>
    <w:lvl w:ilvl="2" w:tplc="0415001B" w:tentative="1">
      <w:start w:val="1"/>
      <w:numFmt w:val="lowerRoman"/>
      <w:lvlText w:val="%3."/>
      <w:lvlJc w:val="right"/>
      <w:pPr>
        <w:ind w:left="1168" w:hanging="180"/>
      </w:pPr>
    </w:lvl>
    <w:lvl w:ilvl="3" w:tplc="0415000F" w:tentative="1">
      <w:start w:val="1"/>
      <w:numFmt w:val="decimal"/>
      <w:lvlText w:val="%4."/>
      <w:lvlJc w:val="left"/>
      <w:pPr>
        <w:ind w:left="1888" w:hanging="360"/>
      </w:pPr>
    </w:lvl>
    <w:lvl w:ilvl="4" w:tplc="04150019" w:tentative="1">
      <w:start w:val="1"/>
      <w:numFmt w:val="lowerLetter"/>
      <w:lvlText w:val="%5."/>
      <w:lvlJc w:val="left"/>
      <w:pPr>
        <w:ind w:left="2608" w:hanging="360"/>
      </w:pPr>
    </w:lvl>
    <w:lvl w:ilvl="5" w:tplc="0415001B" w:tentative="1">
      <w:start w:val="1"/>
      <w:numFmt w:val="lowerRoman"/>
      <w:lvlText w:val="%6."/>
      <w:lvlJc w:val="right"/>
      <w:pPr>
        <w:ind w:left="3328" w:hanging="180"/>
      </w:pPr>
    </w:lvl>
    <w:lvl w:ilvl="6" w:tplc="0415000F" w:tentative="1">
      <w:start w:val="1"/>
      <w:numFmt w:val="decimal"/>
      <w:lvlText w:val="%7."/>
      <w:lvlJc w:val="left"/>
      <w:pPr>
        <w:ind w:left="4048" w:hanging="360"/>
      </w:pPr>
    </w:lvl>
    <w:lvl w:ilvl="7" w:tplc="04150019" w:tentative="1">
      <w:start w:val="1"/>
      <w:numFmt w:val="lowerLetter"/>
      <w:lvlText w:val="%8."/>
      <w:lvlJc w:val="left"/>
      <w:pPr>
        <w:ind w:left="4768" w:hanging="360"/>
      </w:pPr>
    </w:lvl>
    <w:lvl w:ilvl="8" w:tplc="0415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F52280"/>
    <w:multiLevelType w:val="hybridMultilevel"/>
    <w:tmpl w:val="8B666C44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193970">
    <w:abstractNumId w:val="3"/>
  </w:num>
  <w:num w:numId="2" w16cid:durableId="694431517">
    <w:abstractNumId w:val="8"/>
  </w:num>
  <w:num w:numId="3" w16cid:durableId="1360938118">
    <w:abstractNumId w:val="5"/>
  </w:num>
  <w:num w:numId="4" w16cid:durableId="1534997010">
    <w:abstractNumId w:val="10"/>
  </w:num>
  <w:num w:numId="5" w16cid:durableId="101610305">
    <w:abstractNumId w:val="2"/>
  </w:num>
  <w:num w:numId="6" w16cid:durableId="1613319643">
    <w:abstractNumId w:val="7"/>
  </w:num>
  <w:num w:numId="7" w16cid:durableId="1048182961">
    <w:abstractNumId w:val="6"/>
  </w:num>
  <w:num w:numId="8" w16cid:durableId="750197829">
    <w:abstractNumId w:val="9"/>
  </w:num>
  <w:num w:numId="9" w16cid:durableId="1759524315">
    <w:abstractNumId w:val="1"/>
  </w:num>
  <w:num w:numId="10" w16cid:durableId="412167396">
    <w:abstractNumId w:val="4"/>
  </w:num>
  <w:num w:numId="11" w16cid:durableId="10707307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FA"/>
    <w:rsid w:val="000048FD"/>
    <w:rsid w:val="000077B4"/>
    <w:rsid w:val="00015B8F"/>
    <w:rsid w:val="00022ECE"/>
    <w:rsid w:val="000265CA"/>
    <w:rsid w:val="00042A51"/>
    <w:rsid w:val="00042D2E"/>
    <w:rsid w:val="00044C82"/>
    <w:rsid w:val="0004652D"/>
    <w:rsid w:val="0005747A"/>
    <w:rsid w:val="0006780B"/>
    <w:rsid w:val="00070ED6"/>
    <w:rsid w:val="00073225"/>
    <w:rsid w:val="000742DC"/>
    <w:rsid w:val="00084C12"/>
    <w:rsid w:val="0009462C"/>
    <w:rsid w:val="00094B12"/>
    <w:rsid w:val="00096C46"/>
    <w:rsid w:val="000A131E"/>
    <w:rsid w:val="000A296F"/>
    <w:rsid w:val="000A2A28"/>
    <w:rsid w:val="000A3CDF"/>
    <w:rsid w:val="000B192D"/>
    <w:rsid w:val="000B28EE"/>
    <w:rsid w:val="000B3E37"/>
    <w:rsid w:val="000D04B0"/>
    <w:rsid w:val="000D7AC6"/>
    <w:rsid w:val="000F1C57"/>
    <w:rsid w:val="000F5615"/>
    <w:rsid w:val="00103AA3"/>
    <w:rsid w:val="00104136"/>
    <w:rsid w:val="00110AC3"/>
    <w:rsid w:val="001129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D78"/>
    <w:rsid w:val="001A70D2"/>
    <w:rsid w:val="001D2B2B"/>
    <w:rsid w:val="001D657B"/>
    <w:rsid w:val="001D7B54"/>
    <w:rsid w:val="001E0209"/>
    <w:rsid w:val="001F2CA2"/>
    <w:rsid w:val="001F31B0"/>
    <w:rsid w:val="00207377"/>
    <w:rsid w:val="00213160"/>
    <w:rsid w:val="002144C0"/>
    <w:rsid w:val="0022477D"/>
    <w:rsid w:val="002278A9"/>
    <w:rsid w:val="002336F9"/>
    <w:rsid w:val="00237888"/>
    <w:rsid w:val="0024028F"/>
    <w:rsid w:val="00244ABC"/>
    <w:rsid w:val="002735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C2B"/>
    <w:rsid w:val="00305C92"/>
    <w:rsid w:val="00306C84"/>
    <w:rsid w:val="003151C5"/>
    <w:rsid w:val="0032578F"/>
    <w:rsid w:val="003343CF"/>
    <w:rsid w:val="00346FE9"/>
    <w:rsid w:val="0034759A"/>
    <w:rsid w:val="003503F6"/>
    <w:rsid w:val="003530DD"/>
    <w:rsid w:val="00363F78"/>
    <w:rsid w:val="003723D2"/>
    <w:rsid w:val="00373711"/>
    <w:rsid w:val="00385407"/>
    <w:rsid w:val="0038541F"/>
    <w:rsid w:val="003A0A5B"/>
    <w:rsid w:val="003A1176"/>
    <w:rsid w:val="003C0BAE"/>
    <w:rsid w:val="003D026F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41198B"/>
    <w:rsid w:val="00412C4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9AE"/>
    <w:rsid w:val="004968E2"/>
    <w:rsid w:val="004A3EEA"/>
    <w:rsid w:val="004A46B5"/>
    <w:rsid w:val="004A4D1F"/>
    <w:rsid w:val="004D5282"/>
    <w:rsid w:val="004E00B1"/>
    <w:rsid w:val="004E3061"/>
    <w:rsid w:val="004F1551"/>
    <w:rsid w:val="004F55A3"/>
    <w:rsid w:val="0050496F"/>
    <w:rsid w:val="00513B6F"/>
    <w:rsid w:val="00517C63"/>
    <w:rsid w:val="005224A8"/>
    <w:rsid w:val="00534DBA"/>
    <w:rsid w:val="005363C4"/>
    <w:rsid w:val="00536BDE"/>
    <w:rsid w:val="00543ACC"/>
    <w:rsid w:val="00546C64"/>
    <w:rsid w:val="00556B63"/>
    <w:rsid w:val="0056696D"/>
    <w:rsid w:val="005672D9"/>
    <w:rsid w:val="005837F6"/>
    <w:rsid w:val="00586865"/>
    <w:rsid w:val="0059484D"/>
    <w:rsid w:val="0059717F"/>
    <w:rsid w:val="005A0855"/>
    <w:rsid w:val="005A3196"/>
    <w:rsid w:val="005A60A3"/>
    <w:rsid w:val="005C080F"/>
    <w:rsid w:val="005C55E5"/>
    <w:rsid w:val="005C677C"/>
    <w:rsid w:val="005C696A"/>
    <w:rsid w:val="005E6E85"/>
    <w:rsid w:val="005F31D2"/>
    <w:rsid w:val="0061029B"/>
    <w:rsid w:val="00617230"/>
    <w:rsid w:val="00621CE1"/>
    <w:rsid w:val="00623D01"/>
    <w:rsid w:val="00627FC9"/>
    <w:rsid w:val="00641CA9"/>
    <w:rsid w:val="006462CC"/>
    <w:rsid w:val="00647FA8"/>
    <w:rsid w:val="00650C5F"/>
    <w:rsid w:val="00654934"/>
    <w:rsid w:val="00661C42"/>
    <w:rsid w:val="006620D9"/>
    <w:rsid w:val="00671958"/>
    <w:rsid w:val="00675843"/>
    <w:rsid w:val="00696477"/>
    <w:rsid w:val="006B6859"/>
    <w:rsid w:val="006C7330"/>
    <w:rsid w:val="006D050F"/>
    <w:rsid w:val="006D1B56"/>
    <w:rsid w:val="006D6139"/>
    <w:rsid w:val="006E5633"/>
    <w:rsid w:val="006E5D65"/>
    <w:rsid w:val="006F1282"/>
    <w:rsid w:val="006F1FBC"/>
    <w:rsid w:val="006F31E2"/>
    <w:rsid w:val="00706544"/>
    <w:rsid w:val="007072BA"/>
    <w:rsid w:val="0071620A"/>
    <w:rsid w:val="00722F25"/>
    <w:rsid w:val="00724677"/>
    <w:rsid w:val="00725459"/>
    <w:rsid w:val="007327BD"/>
    <w:rsid w:val="00734608"/>
    <w:rsid w:val="00743F75"/>
    <w:rsid w:val="00745302"/>
    <w:rsid w:val="007461D6"/>
    <w:rsid w:val="00746EC8"/>
    <w:rsid w:val="007571DD"/>
    <w:rsid w:val="00763BF1"/>
    <w:rsid w:val="00766FD4"/>
    <w:rsid w:val="0078138F"/>
    <w:rsid w:val="0078168C"/>
    <w:rsid w:val="00787C2A"/>
    <w:rsid w:val="00790E27"/>
    <w:rsid w:val="0079167F"/>
    <w:rsid w:val="007A265C"/>
    <w:rsid w:val="007A4022"/>
    <w:rsid w:val="007A6E6E"/>
    <w:rsid w:val="007B7FDF"/>
    <w:rsid w:val="007C3299"/>
    <w:rsid w:val="007C3BCC"/>
    <w:rsid w:val="007C4546"/>
    <w:rsid w:val="007C78EE"/>
    <w:rsid w:val="007D6E56"/>
    <w:rsid w:val="007F4155"/>
    <w:rsid w:val="0081159F"/>
    <w:rsid w:val="008138CC"/>
    <w:rsid w:val="0081554D"/>
    <w:rsid w:val="0081707E"/>
    <w:rsid w:val="00820097"/>
    <w:rsid w:val="008449B3"/>
    <w:rsid w:val="00850D00"/>
    <w:rsid w:val="008552A2"/>
    <w:rsid w:val="0085635D"/>
    <w:rsid w:val="0085747A"/>
    <w:rsid w:val="00884922"/>
    <w:rsid w:val="00885F64"/>
    <w:rsid w:val="008917F9"/>
    <w:rsid w:val="00894B1A"/>
    <w:rsid w:val="008A0F00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E675F"/>
    <w:rsid w:val="008E79A6"/>
    <w:rsid w:val="008F12C9"/>
    <w:rsid w:val="008F5AA3"/>
    <w:rsid w:val="008F6E29"/>
    <w:rsid w:val="00916188"/>
    <w:rsid w:val="00923D7D"/>
    <w:rsid w:val="00931A93"/>
    <w:rsid w:val="009508DF"/>
    <w:rsid w:val="00950DAC"/>
    <w:rsid w:val="00954A07"/>
    <w:rsid w:val="00983CCB"/>
    <w:rsid w:val="00996261"/>
    <w:rsid w:val="00997F14"/>
    <w:rsid w:val="009A78D9"/>
    <w:rsid w:val="009B026E"/>
    <w:rsid w:val="009B0477"/>
    <w:rsid w:val="009B1B13"/>
    <w:rsid w:val="009B49C9"/>
    <w:rsid w:val="009C3E31"/>
    <w:rsid w:val="009C54AE"/>
    <w:rsid w:val="009C788E"/>
    <w:rsid w:val="009D3F3B"/>
    <w:rsid w:val="009E0543"/>
    <w:rsid w:val="009E3B41"/>
    <w:rsid w:val="009F3C5C"/>
    <w:rsid w:val="009F4610"/>
    <w:rsid w:val="009F4D8D"/>
    <w:rsid w:val="00A00ECC"/>
    <w:rsid w:val="00A155EE"/>
    <w:rsid w:val="00A1737E"/>
    <w:rsid w:val="00A2245B"/>
    <w:rsid w:val="00A270B5"/>
    <w:rsid w:val="00A30110"/>
    <w:rsid w:val="00A36899"/>
    <w:rsid w:val="00A371F6"/>
    <w:rsid w:val="00A43BF6"/>
    <w:rsid w:val="00A53FA5"/>
    <w:rsid w:val="00A54817"/>
    <w:rsid w:val="00A601C8"/>
    <w:rsid w:val="00A60799"/>
    <w:rsid w:val="00A61B33"/>
    <w:rsid w:val="00A84C85"/>
    <w:rsid w:val="00A97DE1"/>
    <w:rsid w:val="00AB053C"/>
    <w:rsid w:val="00AB3251"/>
    <w:rsid w:val="00AC0FBC"/>
    <w:rsid w:val="00AC7384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3130B"/>
    <w:rsid w:val="00B325B6"/>
    <w:rsid w:val="00B40ADB"/>
    <w:rsid w:val="00B43B77"/>
    <w:rsid w:val="00B43E80"/>
    <w:rsid w:val="00B607DB"/>
    <w:rsid w:val="00B66529"/>
    <w:rsid w:val="00B71EBC"/>
    <w:rsid w:val="00B75946"/>
    <w:rsid w:val="00B8056E"/>
    <w:rsid w:val="00B819C8"/>
    <w:rsid w:val="00B82308"/>
    <w:rsid w:val="00B90885"/>
    <w:rsid w:val="00BA0564"/>
    <w:rsid w:val="00BB520A"/>
    <w:rsid w:val="00BD3869"/>
    <w:rsid w:val="00BD66E9"/>
    <w:rsid w:val="00BD6FF4"/>
    <w:rsid w:val="00BE4CDF"/>
    <w:rsid w:val="00BF2C41"/>
    <w:rsid w:val="00C058B4"/>
    <w:rsid w:val="00C05F44"/>
    <w:rsid w:val="00C131B5"/>
    <w:rsid w:val="00C16ABF"/>
    <w:rsid w:val="00C170AE"/>
    <w:rsid w:val="00C21DD5"/>
    <w:rsid w:val="00C26CB7"/>
    <w:rsid w:val="00C324C1"/>
    <w:rsid w:val="00C32CAD"/>
    <w:rsid w:val="00C36992"/>
    <w:rsid w:val="00C4221A"/>
    <w:rsid w:val="00C56036"/>
    <w:rsid w:val="00C61DC5"/>
    <w:rsid w:val="00C67E92"/>
    <w:rsid w:val="00C70A26"/>
    <w:rsid w:val="00C766DF"/>
    <w:rsid w:val="00C7713B"/>
    <w:rsid w:val="00C94B98"/>
    <w:rsid w:val="00CA2B96"/>
    <w:rsid w:val="00CA5089"/>
    <w:rsid w:val="00CD6897"/>
    <w:rsid w:val="00CE3428"/>
    <w:rsid w:val="00CE5BAC"/>
    <w:rsid w:val="00CF25BE"/>
    <w:rsid w:val="00CF2E84"/>
    <w:rsid w:val="00CF78ED"/>
    <w:rsid w:val="00D02B25"/>
    <w:rsid w:val="00D02EBA"/>
    <w:rsid w:val="00D040CB"/>
    <w:rsid w:val="00D13D2F"/>
    <w:rsid w:val="00D17C3C"/>
    <w:rsid w:val="00D26B2C"/>
    <w:rsid w:val="00D352C9"/>
    <w:rsid w:val="00D425B2"/>
    <w:rsid w:val="00D428D6"/>
    <w:rsid w:val="00D515A0"/>
    <w:rsid w:val="00D552B2"/>
    <w:rsid w:val="00D608D1"/>
    <w:rsid w:val="00D74119"/>
    <w:rsid w:val="00D8075B"/>
    <w:rsid w:val="00D82ADA"/>
    <w:rsid w:val="00D8678B"/>
    <w:rsid w:val="00DA2114"/>
    <w:rsid w:val="00DB1DAF"/>
    <w:rsid w:val="00DE09C0"/>
    <w:rsid w:val="00DE4A14"/>
    <w:rsid w:val="00DF320D"/>
    <w:rsid w:val="00DF71C8"/>
    <w:rsid w:val="00E129B8"/>
    <w:rsid w:val="00E21650"/>
    <w:rsid w:val="00E21E7D"/>
    <w:rsid w:val="00E22FBC"/>
    <w:rsid w:val="00E24BF5"/>
    <w:rsid w:val="00E25338"/>
    <w:rsid w:val="00E3047E"/>
    <w:rsid w:val="00E51E44"/>
    <w:rsid w:val="00E63348"/>
    <w:rsid w:val="00E742AA"/>
    <w:rsid w:val="00E77E88"/>
    <w:rsid w:val="00E8107D"/>
    <w:rsid w:val="00E90B7F"/>
    <w:rsid w:val="00E960BB"/>
    <w:rsid w:val="00EA2074"/>
    <w:rsid w:val="00EA4832"/>
    <w:rsid w:val="00EA4E9D"/>
    <w:rsid w:val="00EC36AF"/>
    <w:rsid w:val="00EC4899"/>
    <w:rsid w:val="00EC6AEC"/>
    <w:rsid w:val="00ED03AB"/>
    <w:rsid w:val="00ED32D2"/>
    <w:rsid w:val="00ED7669"/>
    <w:rsid w:val="00EE32DE"/>
    <w:rsid w:val="00EE4577"/>
    <w:rsid w:val="00EE5457"/>
    <w:rsid w:val="00F070AB"/>
    <w:rsid w:val="00F12AFD"/>
    <w:rsid w:val="00F17567"/>
    <w:rsid w:val="00F27A7B"/>
    <w:rsid w:val="00F33452"/>
    <w:rsid w:val="00F459B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C0B"/>
    <w:rsid w:val="00FD4048"/>
    <w:rsid w:val="00FD503F"/>
    <w:rsid w:val="00FD555A"/>
    <w:rsid w:val="00FD7589"/>
    <w:rsid w:val="00FE6A9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1DCA"/>
  <w15:docId w15:val="{A1476BD6-5D5E-415F-BC8F-E64C06D0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4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4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801F7-E988-43B8-9165-3289D79AF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5</Pages>
  <Words>1468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2026-06-09T13:37:00Z</dcterms:created>
  <dcterms:modified xsi:type="dcterms:W3CDTF">2026-06-11T20:16:00Z</dcterms:modified>
</cp:coreProperties>
</file>